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7A7E8" w14:textId="77777777" w:rsidR="000B3970" w:rsidRDefault="000B3970" w:rsidP="000B3970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u w:val="single"/>
        </w:rPr>
        <w:t>Sibella</w:t>
      </w:r>
      <w:proofErr w:type="spellEnd"/>
      <w:r>
        <w:rPr>
          <w:rFonts w:ascii="Times New Roman" w:hAnsi="Times New Roman" w:cs="Times New Roman"/>
          <w:u w:val="single"/>
        </w:rPr>
        <w:t xml:space="preserve"> COLYN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F015017" w14:textId="77777777" w:rsidR="000B3970" w:rsidRDefault="000B3970" w:rsidP="000B3970">
      <w:pPr>
        <w:rPr>
          <w:rFonts w:ascii="Times New Roman" w:hAnsi="Times New Roman" w:cs="Times New Roman"/>
        </w:rPr>
      </w:pPr>
    </w:p>
    <w:p w14:paraId="006A4FE9" w14:textId="77777777" w:rsidR="000B3970" w:rsidRDefault="000B3970" w:rsidP="000B3970">
      <w:pPr>
        <w:rPr>
          <w:rFonts w:ascii="Times New Roman" w:hAnsi="Times New Roman" w:cs="Times New Roman"/>
        </w:rPr>
      </w:pPr>
    </w:p>
    <w:p w14:paraId="0988510D" w14:textId="77777777" w:rsidR="000B3970" w:rsidRDefault="000B3970" w:rsidP="000B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As the executrix of Richard </w:t>
      </w:r>
      <w:proofErr w:type="spellStart"/>
      <w:r>
        <w:rPr>
          <w:rFonts w:ascii="Times New Roman" w:hAnsi="Times New Roman" w:cs="Times New Roman"/>
        </w:rPr>
        <w:t>Vygours</w:t>
      </w:r>
      <w:proofErr w:type="spellEnd"/>
      <w:r>
        <w:rPr>
          <w:rFonts w:ascii="Times New Roman" w:hAnsi="Times New Roman" w:cs="Times New Roman"/>
        </w:rPr>
        <w:t>(q.v.), she made a plaint of debt against</w:t>
      </w:r>
    </w:p>
    <w:p w14:paraId="4D9A0410" w14:textId="77777777" w:rsidR="000B3970" w:rsidRDefault="000B3970" w:rsidP="000B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Golderych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Uffculme</w:t>
      </w:r>
      <w:proofErr w:type="spellEnd"/>
      <w:r>
        <w:rPr>
          <w:rFonts w:ascii="Times New Roman" w:hAnsi="Times New Roman" w:cs="Times New Roman"/>
        </w:rPr>
        <w:t xml:space="preserve">, Devon(q.v.), John </w:t>
      </w:r>
      <w:proofErr w:type="spellStart"/>
      <w:r>
        <w:rPr>
          <w:rFonts w:ascii="Times New Roman" w:hAnsi="Times New Roman" w:cs="Times New Roman"/>
        </w:rPr>
        <w:t>Hoppyng</w:t>
      </w:r>
      <w:proofErr w:type="spellEnd"/>
      <w:r>
        <w:rPr>
          <w:rFonts w:ascii="Times New Roman" w:hAnsi="Times New Roman" w:cs="Times New Roman"/>
        </w:rPr>
        <w:t>, junior, of</w:t>
      </w:r>
    </w:p>
    <w:p w14:paraId="289AC2D4" w14:textId="77777777" w:rsidR="000B3970" w:rsidRDefault="000B3970" w:rsidP="000B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Otterton</w:t>
      </w:r>
      <w:proofErr w:type="spellEnd"/>
      <w:r>
        <w:rPr>
          <w:rFonts w:ascii="Times New Roman" w:hAnsi="Times New Roman" w:cs="Times New Roman"/>
        </w:rPr>
        <w:t>(q.v.), his wife, Joan(q.v.), and Stephen Hoper of Ottery</w:t>
      </w:r>
    </w:p>
    <w:p w14:paraId="5430F51D" w14:textId="77777777" w:rsidR="000B3970" w:rsidRDefault="000B3970" w:rsidP="000B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753838EA" w14:textId="77777777" w:rsidR="000B3970" w:rsidRDefault="000B3970" w:rsidP="000B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8EC71FB" w14:textId="77777777" w:rsidR="000B3970" w:rsidRDefault="000B3970" w:rsidP="000B3970">
      <w:pPr>
        <w:rPr>
          <w:rFonts w:ascii="Times New Roman" w:hAnsi="Times New Roman" w:cs="Times New Roman"/>
        </w:rPr>
      </w:pPr>
    </w:p>
    <w:p w14:paraId="71DD5F28" w14:textId="77777777" w:rsidR="000B3970" w:rsidRDefault="000B3970" w:rsidP="000B3970">
      <w:pPr>
        <w:rPr>
          <w:rFonts w:ascii="Times New Roman" w:hAnsi="Times New Roman" w:cs="Times New Roman"/>
        </w:rPr>
      </w:pPr>
    </w:p>
    <w:p w14:paraId="54986B7B" w14:textId="77777777" w:rsidR="000B3970" w:rsidRDefault="000B3970" w:rsidP="000B39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2019</w:t>
      </w:r>
    </w:p>
    <w:p w14:paraId="2E717ECB" w14:textId="77777777" w:rsidR="006B2F86" w:rsidRPr="00E71FC3" w:rsidRDefault="000B397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7F907" w14:textId="77777777" w:rsidR="000B3970" w:rsidRDefault="000B3970" w:rsidP="00E71FC3">
      <w:r>
        <w:separator/>
      </w:r>
    </w:p>
  </w:endnote>
  <w:endnote w:type="continuationSeparator" w:id="0">
    <w:p w14:paraId="4409F3A7" w14:textId="77777777" w:rsidR="000B3970" w:rsidRDefault="000B397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5A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A00CB" w14:textId="77777777" w:rsidR="000B3970" w:rsidRDefault="000B3970" w:rsidP="00E71FC3">
      <w:r>
        <w:separator/>
      </w:r>
    </w:p>
  </w:footnote>
  <w:footnote w:type="continuationSeparator" w:id="0">
    <w:p w14:paraId="5B23D364" w14:textId="77777777" w:rsidR="000B3970" w:rsidRDefault="000B397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970"/>
    <w:rsid w:val="000B397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0FD82"/>
  <w15:chartTrackingRefBased/>
  <w15:docId w15:val="{5C16B175-1DF2-4061-A1B3-291EAE31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397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B39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2019-03-15T21:12:00Z</dcterms:created>
  <dcterms:modified xsi:type="dcterms:W3CDTF">2019-03-15T21:13:00Z</dcterms:modified>
</cp:coreProperties>
</file>